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559D" w14:textId="58892CEF" w:rsidR="007A5353" w:rsidRDefault="007A5353" w:rsidP="007A53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SG-RAN </w:t>
      </w:r>
      <w:r w:rsidR="00F049B1">
        <w:rPr>
          <w:noProof w:val="0"/>
          <w:sz w:val="24"/>
          <w:szCs w:val="24"/>
        </w:rPr>
        <w:t>WG2 #100</w:t>
      </w:r>
      <w:r>
        <w:rPr>
          <w:bCs/>
          <w:noProof w:val="0"/>
          <w:sz w:val="24"/>
          <w:szCs w:val="24"/>
        </w:rPr>
        <w:tab/>
      </w:r>
      <w:r w:rsidR="00F049B1">
        <w:rPr>
          <w:bCs/>
          <w:noProof w:val="0"/>
          <w:sz w:val="24"/>
          <w:szCs w:val="24"/>
        </w:rPr>
        <w:t>R2-17</w:t>
      </w:r>
      <w:r w:rsidR="00871F9A">
        <w:rPr>
          <w:bCs/>
          <w:noProof w:val="0"/>
          <w:sz w:val="24"/>
          <w:szCs w:val="24"/>
        </w:rPr>
        <w:t>13206</w:t>
      </w:r>
      <w:bookmarkStart w:id="1" w:name="_GoBack"/>
      <w:bookmarkEnd w:id="1"/>
    </w:p>
    <w:p w14:paraId="18CE38E3" w14:textId="59C13A77" w:rsidR="007A5353" w:rsidRDefault="00F049B1" w:rsidP="007A535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 xml:space="preserve">Reno, USA,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 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Pr="00F049B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ab/>
        <w:t xml:space="preserve">Re-submission of </w:t>
      </w:r>
      <w:r>
        <w:rPr>
          <w:bCs/>
          <w:noProof w:val="0"/>
          <w:sz w:val="24"/>
          <w:szCs w:val="24"/>
        </w:rPr>
        <w:t>R2-1711483</w:t>
      </w:r>
    </w:p>
    <w:p w14:paraId="231362B2" w14:textId="231D083A" w:rsidR="00CD4C7B" w:rsidRPr="00B266B0" w:rsidRDefault="00404BDA" w:rsidP="002170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F7093A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082F">
        <w:rPr>
          <w:rFonts w:cs="Arial"/>
          <w:b/>
          <w:bCs/>
          <w:sz w:val="24"/>
          <w:lang w:eastAsia="ja-JP"/>
        </w:rPr>
        <w:t>10.4.</w:t>
      </w:r>
      <w:r w:rsidR="00E010D5">
        <w:rPr>
          <w:rFonts w:cs="Arial"/>
          <w:b/>
          <w:bCs/>
          <w:sz w:val="24"/>
          <w:lang w:eastAsia="ja-JP"/>
        </w:rPr>
        <w:t>1.3.</w:t>
      </w:r>
      <w:r w:rsidR="00E55E03">
        <w:rPr>
          <w:rFonts w:cs="Arial"/>
          <w:b/>
          <w:bCs/>
          <w:sz w:val="24"/>
          <w:lang w:eastAsia="ja-JP"/>
        </w:rPr>
        <w:t>6</w:t>
      </w:r>
    </w:p>
    <w:p w14:paraId="6A1BC0C1" w14:textId="4B22B82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92C0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752E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50F1">
        <w:rPr>
          <w:rFonts w:ascii="Arial" w:hAnsi="Arial" w:cs="Arial"/>
          <w:b/>
          <w:bCs/>
          <w:sz w:val="24"/>
        </w:rPr>
        <w:t>RRC connection release and inactivation procedures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128258D" w14:textId="16636855" w:rsidR="005442FE" w:rsidRDefault="00404BDA" w:rsidP="0030027D">
      <w:r>
        <w:t>The following was agreed in RAN2#99</w:t>
      </w:r>
      <w:r w:rsidR="005442FE">
        <w:t xml:space="preserve"> meeting:</w:t>
      </w:r>
    </w:p>
    <w:p w14:paraId="0DCFB4B6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10.For CONNECTED to IDLE RRC transition, the RRC Connection Release kind of message is used and is sent over SRB1</w:t>
      </w:r>
    </w:p>
    <w:p w14:paraId="745464DC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FFS whether the same RRC message is used for the RRC transition from CONNECTED to IDLE and from CONNECTED to INACTIVE.</w:t>
      </w:r>
    </w:p>
    <w:p w14:paraId="18F2600F" w14:textId="77777777" w:rsidR="005442FE" w:rsidRDefault="005442FE" w:rsidP="0030027D"/>
    <w:p w14:paraId="56B676CE" w14:textId="528EE7C3" w:rsidR="0030027D" w:rsidRPr="006E13D1" w:rsidRDefault="0030027D" w:rsidP="0030027D">
      <w:r>
        <w:t xml:space="preserve">In this contribution, </w:t>
      </w:r>
      <w:r w:rsidR="00DE0CDB">
        <w:t xml:space="preserve">we discuss further the usage of RRC </w:t>
      </w:r>
      <w:r w:rsidR="004975EB">
        <w:t>Connection</w:t>
      </w:r>
      <w:r w:rsidR="00DE0CDB">
        <w:t xml:space="preserve"> Release message. </w:t>
      </w:r>
    </w:p>
    <w:p w14:paraId="127ACA6D" w14:textId="26CF30E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027D">
        <w:t>Discussion</w:t>
      </w:r>
    </w:p>
    <w:p w14:paraId="4E6C62DF" w14:textId="7784D92B" w:rsidR="00362971" w:rsidRDefault="00362971" w:rsidP="00F017AE">
      <w:r>
        <w:t xml:space="preserve">CONNECTED to INACTIVE RRC state transition was  discussed in the e-mail discussion </w:t>
      </w:r>
      <w:r w:rsidRPr="00362971">
        <w:t>[98#30][NR] RRC Connection Control</w:t>
      </w:r>
      <w:r>
        <w:t xml:space="preserve"> and the company views were the following:</w:t>
      </w:r>
    </w:p>
    <w:p w14:paraId="117840FD" w14:textId="77777777" w:rsidR="00362971" w:rsidRDefault="00362971" w:rsidP="00F017AE"/>
    <w:p w14:paraId="4D61D764" w14:textId="071AFAA6" w:rsidR="00362971" w:rsidRPr="00ED33DB" w:rsidRDefault="00362971" w:rsidP="00362971">
      <w:pPr>
        <w:overflowPunct w:val="0"/>
        <w:autoSpaceDE w:val="0"/>
        <w:autoSpaceDN w:val="0"/>
        <w:adjustRightInd w:val="0"/>
        <w:ind w:left="142"/>
        <w:jc w:val="both"/>
      </w:pPr>
      <w:bookmarkStart w:id="2" w:name="_Ref483380438"/>
      <w:r w:rsidRPr="00362971">
        <w:rPr>
          <w:b/>
        </w:rPr>
        <w:t xml:space="preserve">Discussion point 26. </w:t>
      </w:r>
      <w:r w:rsidRPr="00ED33DB">
        <w:t xml:space="preserve">Shall a RRC Connection Release kind of message (same as described in </w:t>
      </w:r>
      <w:r w:rsidRPr="00ED33DB">
        <w:fldChar w:fldCharType="begin"/>
      </w:r>
      <w:r w:rsidRPr="00ED33DB">
        <w:instrText xml:space="preserve"> REF _Ref483301732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10</w:t>
      </w:r>
      <w:r w:rsidRPr="00ED33DB">
        <w:fldChar w:fldCharType="end"/>
      </w:r>
      <w:r w:rsidRPr="00ED33DB">
        <w:t xml:space="preserve"> and </w:t>
      </w:r>
      <w:r w:rsidRPr="00ED33DB">
        <w:fldChar w:fldCharType="begin"/>
      </w:r>
      <w:r w:rsidRPr="00ED33DB">
        <w:instrText xml:space="preserve"> REF _Ref483311323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11</w:t>
      </w:r>
      <w:r w:rsidRPr="00ED33DB">
        <w:fldChar w:fldCharType="end"/>
      </w:r>
      <w:r w:rsidRPr="00ED33DB">
        <w:t xml:space="preserve"> used when releasing an RRC connection) be used for this RRC transition and be sent over SRB1? If not, please justify your response and indicate your preference.</w:t>
      </w:r>
      <w:bookmarkEnd w:id="2"/>
    </w:p>
    <w:p w14:paraId="3D90FAFC" w14:textId="77777777" w:rsidR="00362971" w:rsidRPr="00ED33DB" w:rsidRDefault="00362971" w:rsidP="00362971">
      <w:pPr>
        <w:pStyle w:val="Caption"/>
        <w:keepNext/>
        <w:jc w:val="center"/>
      </w:pPr>
      <w:r w:rsidRPr="00ED33DB">
        <w:t xml:space="preserve">Table </w:t>
      </w:r>
      <w:r w:rsidRPr="00ED33DB">
        <w:fldChar w:fldCharType="begin"/>
      </w:r>
      <w:r w:rsidRPr="00ED33DB">
        <w:instrText xml:space="preserve"> SEQ Table \* ARABIC </w:instrText>
      </w:r>
      <w:r w:rsidRPr="00ED33DB">
        <w:fldChar w:fldCharType="separate"/>
      </w:r>
      <w:r w:rsidRPr="00ED33DB">
        <w:rPr>
          <w:noProof/>
        </w:rPr>
        <w:t>26</w:t>
      </w:r>
      <w:r w:rsidRPr="00ED33DB">
        <w:fldChar w:fldCharType="end"/>
      </w:r>
      <w:r w:rsidRPr="00ED33DB">
        <w:t xml:space="preserve">. Company's view on the </w:t>
      </w:r>
      <w:r w:rsidRPr="00ED33DB">
        <w:fldChar w:fldCharType="begin"/>
      </w:r>
      <w:r w:rsidRPr="00ED33DB">
        <w:instrText xml:space="preserve"> REF _Ref483380438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26</w:t>
      </w:r>
      <w:r w:rsidRPr="00ED33DB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7488"/>
      </w:tblGrid>
      <w:tr w:rsidR="00362971" w:rsidRPr="00ED33DB" w14:paraId="40E99401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BFBFBF"/>
            <w:noWrap/>
          </w:tcPr>
          <w:p w14:paraId="7DF95F59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RRC Conn. Release</w:t>
            </w:r>
          </w:p>
        </w:tc>
        <w:tc>
          <w:tcPr>
            <w:tcW w:w="7488" w:type="dxa"/>
            <w:shd w:val="clear" w:color="auto" w:fill="BFBFBF"/>
            <w:vAlign w:val="center"/>
          </w:tcPr>
          <w:p w14:paraId="62CBD650" w14:textId="77777777" w:rsidR="00362971" w:rsidRPr="00ED33DB" w:rsidRDefault="00362971" w:rsidP="003C5110">
            <w:pPr>
              <w:spacing w:after="0"/>
              <w:contextualSpacing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Company's name and view</w:t>
            </w:r>
          </w:p>
        </w:tc>
      </w:tr>
      <w:tr w:rsidR="00362971" w:rsidRPr="00ED33DB" w14:paraId="28FD6690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auto"/>
            <w:noWrap/>
          </w:tcPr>
          <w:p w14:paraId="5BDFB524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Yes</w:t>
            </w:r>
          </w:p>
        </w:tc>
        <w:tc>
          <w:tcPr>
            <w:tcW w:w="7488" w:type="dxa"/>
            <w:shd w:val="clear" w:color="auto" w:fill="auto"/>
          </w:tcPr>
          <w:p w14:paraId="30350A8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Huawei and HiSilicon (but need to think about details).</w:t>
            </w:r>
          </w:p>
          <w:p w14:paraId="7DE2D9A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Intel.</w:t>
            </w:r>
          </w:p>
          <w:p w14:paraId="02C5B7D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Nokia</w:t>
            </w:r>
          </w:p>
          <w:p w14:paraId="762B500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Sony</w:t>
            </w:r>
          </w:p>
          <w:p w14:paraId="76AB20D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KT</w:t>
            </w:r>
          </w:p>
          <w:p w14:paraId="1E17134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NEC</w:t>
            </w:r>
          </w:p>
          <w:p w14:paraId="764A349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CATT: RRC connection release could be used. However it should differentiate connected to idle and connected to inactive transitions.</w:t>
            </w:r>
          </w:p>
          <w:p w14:paraId="17CFB955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ZTE</w:t>
            </w:r>
          </w:p>
          <w:p w14:paraId="1705A1C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eastAsia="MS Mincho" w:hint="eastAsia"/>
                <w:bCs/>
                <w:lang w:eastAsia="ja-JP"/>
              </w:rPr>
              <w:t>DCM</w:t>
            </w:r>
          </w:p>
          <w:p w14:paraId="4E1B6BF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OPPO</w:t>
            </w:r>
          </w:p>
          <w:p w14:paraId="0D08B59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222A84A6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Mediatek</w:t>
            </w:r>
          </w:p>
          <w:p w14:paraId="542F8947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Xiaomi</w:t>
            </w:r>
          </w:p>
          <w:p w14:paraId="3EB252B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LG</w:t>
            </w:r>
          </w:p>
          <w:p w14:paraId="5A1D16B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Coolpad</w:t>
            </w:r>
          </w:p>
        </w:tc>
      </w:tr>
      <w:tr w:rsidR="00362971" w:rsidRPr="00ED33DB" w14:paraId="70FCC4BA" w14:textId="77777777" w:rsidTr="003C5110">
        <w:trPr>
          <w:trHeight w:val="656"/>
          <w:jc w:val="center"/>
        </w:trPr>
        <w:tc>
          <w:tcPr>
            <w:tcW w:w="1728" w:type="dxa"/>
            <w:shd w:val="clear" w:color="auto" w:fill="auto"/>
            <w:noWrap/>
          </w:tcPr>
          <w:p w14:paraId="1C54745D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lastRenderedPageBreak/>
              <w:t>No</w:t>
            </w:r>
          </w:p>
        </w:tc>
        <w:tc>
          <w:tcPr>
            <w:tcW w:w="7488" w:type="dxa"/>
            <w:shd w:val="clear" w:color="auto" w:fill="auto"/>
          </w:tcPr>
          <w:p w14:paraId="6F00C34A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Interdigital: We think this message should be different than a release to IDLE, since it should be able to contain RRC configuration for the UE in INACTIVE.  An RRC Connection Reconfiguration with indication to move to INACTIVE could be utilized.</w:t>
            </w:r>
          </w:p>
          <w:p w14:paraId="0B50CDD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Qualcomm: We share Interdigital view. It’s not really RRC connection release but more like reconfiguration procedure. Or we could define a dedicated message just for the inactivation procedure.</w:t>
            </w:r>
          </w:p>
          <w:p w14:paraId="35F68B5A" w14:textId="77777777" w:rsidR="00362971" w:rsidRPr="004F4F46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4E4CBD0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04447A">
              <w:rPr>
                <w:rFonts w:eastAsia="Malgun Gothic" w:hint="eastAsia"/>
                <w:bCs/>
                <w:lang w:eastAsia="ko-KR"/>
              </w:rPr>
              <w:t>Samsung: We share view with InterDigital and Qualcomm, transition to INACTIVE is more like the re-configuration procedure, not the release procedure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</w:tbl>
    <w:p w14:paraId="28341523" w14:textId="77777777" w:rsidR="00587795" w:rsidRDefault="00587795" w:rsidP="00F017AE"/>
    <w:p w14:paraId="67E42B97" w14:textId="17FDB69D" w:rsidR="0030027D" w:rsidRDefault="00587795" w:rsidP="00F017AE">
      <w:r>
        <w:t xml:space="preserve">Some companies think that the separate RRC message should be used for CONNECTED to INACTIVE state transition, because </w:t>
      </w:r>
      <w:r w:rsidRPr="00587795">
        <w:t>it should be able to contain RRC configuration for the UE in INACTIVE</w:t>
      </w:r>
      <w:r>
        <w:t xml:space="preserve">. </w:t>
      </w:r>
      <w:r w:rsidR="00E97E9F">
        <w:t>We think that t</w:t>
      </w:r>
      <w:r>
        <w:t xml:space="preserve">he configuration for INACTIVE may be signalled to the UE before the RRC Connection Release </w:t>
      </w:r>
      <w:r w:rsidR="00E97E9F">
        <w:t>e.g. during the connection establishment phase or it can be included in the RRC Connection Release message. RRC Connection Release in transmitted over SRB1 and is not therefore size limited. R</w:t>
      </w:r>
      <w:r>
        <w:t xml:space="preserve">RC Connection Release message is used for suspending the connection in E-UTRAN i.e. suspend indication in the RRC Connection Release message. We think that the same approach can be used in NR for CONNECTED to INACTIVE state transition. </w:t>
      </w:r>
    </w:p>
    <w:p w14:paraId="37692006" w14:textId="60A1B5A5" w:rsidR="0030027D" w:rsidRPr="00E12CA7" w:rsidRDefault="0030027D" w:rsidP="0030027D">
      <w:r>
        <w:rPr>
          <w:b/>
        </w:rPr>
        <w:t>P</w:t>
      </w:r>
      <w:r w:rsidR="00F017AE">
        <w:rPr>
          <w:b/>
        </w:rPr>
        <w:t>roposal 1</w:t>
      </w:r>
      <w:r>
        <w:rPr>
          <w:b/>
        </w:rPr>
        <w:t xml:space="preserve">: </w:t>
      </w:r>
      <w:r w:rsidRPr="00E12CA7">
        <w:rPr>
          <w:i/>
        </w:rPr>
        <w:t>RRCConnectionRelease</w:t>
      </w:r>
      <w:r>
        <w:t xml:space="preserve"> message is </w:t>
      </w:r>
      <w:r w:rsidR="00F017AE">
        <w:t>used both for CONNECTED to IDLE and CONNECTED to INACTIVE RRC transitions</w:t>
      </w:r>
      <w:r>
        <w:t>.</w:t>
      </w:r>
    </w:p>
    <w:p w14:paraId="56FE4A70" w14:textId="00DA09AC" w:rsidR="0030027D" w:rsidRDefault="0030027D" w:rsidP="0030027D">
      <w:r>
        <w:t xml:space="preserve">In case of UL data transmission from RRC_INACTIVE mode, the data could be multiplexed along with the </w:t>
      </w:r>
      <w:r w:rsidRPr="00380B4A">
        <w:rPr>
          <w:i/>
        </w:rPr>
        <w:t>RRCConnectionResumeRequest</w:t>
      </w:r>
      <w:r>
        <w:t xml:space="preserve"> and BSR (if grant allows). If the gNB does not intend to move the UE to RRC_CONNECTED, e.g., when all the data has been transmitted, it should be able to ‘inactivate’ the RRC connection in response to the resume request</w:t>
      </w:r>
      <w:r w:rsidR="00233A4C">
        <w:t xml:space="preserve"> with </w:t>
      </w:r>
      <w:r w:rsidR="00233A4C" w:rsidRPr="00233A4C">
        <w:rPr>
          <w:i/>
        </w:rPr>
        <w:t>RRCConnectionRelease</w:t>
      </w:r>
      <w:r>
        <w:t>.</w:t>
      </w:r>
      <w:r w:rsidR="00F017AE">
        <w:t xml:space="preserve"> This approach could also be used for the RAN area update (RAU) procedure initiated by the UE</w:t>
      </w:r>
      <w:r w:rsidR="00233A4C">
        <w:t xml:space="preserve"> since the new RAN area along with other INACTIVE details can be provisioned in the </w:t>
      </w:r>
      <w:r w:rsidR="00233A4C" w:rsidRPr="00233A4C">
        <w:rPr>
          <w:i/>
        </w:rPr>
        <w:t>RRCConnectionRelease</w:t>
      </w:r>
      <w:r w:rsidR="00233A4C">
        <w:t xml:space="preserve"> message</w:t>
      </w:r>
      <w:r w:rsidR="00F017AE">
        <w:t>.</w:t>
      </w:r>
    </w:p>
    <w:p w14:paraId="747A96BB" w14:textId="4A20AC03" w:rsidR="0030027D" w:rsidRDefault="0030027D" w:rsidP="0030027D">
      <w:r>
        <w:rPr>
          <w:b/>
        </w:rPr>
        <w:t xml:space="preserve">Proposal </w:t>
      </w:r>
      <w:r w:rsidR="00233A4C">
        <w:rPr>
          <w:b/>
        </w:rPr>
        <w:t>2</w:t>
      </w:r>
      <w:r>
        <w:rPr>
          <w:b/>
        </w:rPr>
        <w:t xml:space="preserve">: </w:t>
      </w:r>
      <w:r>
        <w:t>Upon UL data transmission from RRC_INACTIVE mode</w:t>
      </w:r>
      <w:r w:rsidR="00F017AE">
        <w:t xml:space="preserve"> as well as for RAN area update (RAU) procedure</w:t>
      </w:r>
      <w:r>
        <w:t>, the gNB can in response to receiving the data</w:t>
      </w:r>
      <w:r w:rsidR="00F017AE">
        <w:t>/RAU request</w:t>
      </w:r>
      <w:r>
        <w:t xml:space="preserve"> ‘inactivate’ the RRC connection directly with the </w:t>
      </w:r>
      <w:r w:rsidR="00F017AE" w:rsidRPr="00F017AE">
        <w:rPr>
          <w:i/>
        </w:rPr>
        <w:t>RRCConnectionRelease</w:t>
      </w:r>
      <w:r>
        <w:t>.</w:t>
      </w:r>
    </w:p>
    <w:p w14:paraId="6273D584" w14:textId="10D30E69" w:rsidR="00404BDA" w:rsidRDefault="00404BDA" w:rsidP="0030027D"/>
    <w:p w14:paraId="2DA72170" w14:textId="77777777" w:rsidR="00404BDA" w:rsidRPr="00E12CA7" w:rsidRDefault="00404BDA" w:rsidP="0030027D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77777777" w:rsidR="0030027D" w:rsidRDefault="0030027D" w:rsidP="0030027D">
      <w:r>
        <w:t>In this contribution the connection release procedures needed for NR are discussed and how to reflect them in the RRC specification in terms of RRC messages. Following was proposed:</w:t>
      </w:r>
    </w:p>
    <w:p w14:paraId="6F74FE38" w14:textId="77777777" w:rsidR="00233A4C" w:rsidRPr="00E12CA7" w:rsidRDefault="00233A4C" w:rsidP="00233A4C">
      <w:r>
        <w:rPr>
          <w:b/>
        </w:rPr>
        <w:t xml:space="preserve">Proposal 1: </w:t>
      </w:r>
      <w:r w:rsidRPr="00E12CA7">
        <w:rPr>
          <w:i/>
        </w:rPr>
        <w:t>RRCConnectionRelease</w:t>
      </w:r>
      <w:r>
        <w:t xml:space="preserve"> message is used both for CONNECTED to IDLE and CONNECTED to INACTIVE RRC transitions.</w:t>
      </w:r>
    </w:p>
    <w:p w14:paraId="0396693C" w14:textId="77777777" w:rsidR="00233A4C" w:rsidRPr="00E12CA7" w:rsidRDefault="00233A4C" w:rsidP="00233A4C">
      <w:r>
        <w:rPr>
          <w:b/>
        </w:rPr>
        <w:t xml:space="preserve">Proposal 2: </w:t>
      </w:r>
      <w:r>
        <w:t xml:space="preserve">Upon UL data transmission from RRC_INACTIVE mode as well as for RAN area update (RAU) procedure, the gNB can in response to receiving the data/RAU request ‘inactivate’ the RRC connection directly with the </w:t>
      </w:r>
      <w:r w:rsidRPr="00F017AE">
        <w:rPr>
          <w:i/>
        </w:rPr>
        <w:t>RRCConnectionRelease</w:t>
      </w:r>
      <w:r>
        <w:t>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17772" w14:textId="77777777" w:rsidR="00D35DB1" w:rsidRDefault="00D35DB1">
      <w:r>
        <w:separator/>
      </w:r>
    </w:p>
  </w:endnote>
  <w:endnote w:type="continuationSeparator" w:id="0">
    <w:p w14:paraId="335F1286" w14:textId="77777777" w:rsidR="00D35DB1" w:rsidRDefault="00D3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굴림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1C424" w14:textId="77777777" w:rsidR="00D35DB1" w:rsidRDefault="00D35DB1">
      <w:r>
        <w:separator/>
      </w:r>
    </w:p>
  </w:footnote>
  <w:footnote w:type="continuationSeparator" w:id="0">
    <w:p w14:paraId="587319E5" w14:textId="77777777" w:rsidR="00D35DB1" w:rsidRDefault="00D35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502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F429B"/>
    <w:rsid w:val="00112F1A"/>
    <w:rsid w:val="00123083"/>
    <w:rsid w:val="00145075"/>
    <w:rsid w:val="001741A0"/>
    <w:rsid w:val="00194CD0"/>
    <w:rsid w:val="001A0545"/>
    <w:rsid w:val="001B49C9"/>
    <w:rsid w:val="001F168B"/>
    <w:rsid w:val="001F7831"/>
    <w:rsid w:val="00204045"/>
    <w:rsid w:val="00217016"/>
    <w:rsid w:val="0022606D"/>
    <w:rsid w:val="00233A4C"/>
    <w:rsid w:val="00241669"/>
    <w:rsid w:val="002747EC"/>
    <w:rsid w:val="002855BF"/>
    <w:rsid w:val="002F0D22"/>
    <w:rsid w:val="0030027D"/>
    <w:rsid w:val="003172DC"/>
    <w:rsid w:val="00326069"/>
    <w:rsid w:val="0035462D"/>
    <w:rsid w:val="00362971"/>
    <w:rsid w:val="00371D6F"/>
    <w:rsid w:val="003B40AD"/>
    <w:rsid w:val="003C4E37"/>
    <w:rsid w:val="003E16BE"/>
    <w:rsid w:val="004006E8"/>
    <w:rsid w:val="00401855"/>
    <w:rsid w:val="00404BDA"/>
    <w:rsid w:val="00477455"/>
    <w:rsid w:val="004975EB"/>
    <w:rsid w:val="004C35F4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65087"/>
    <w:rsid w:val="0056573F"/>
    <w:rsid w:val="00587795"/>
    <w:rsid w:val="005D5B9B"/>
    <w:rsid w:val="00611566"/>
    <w:rsid w:val="00643119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A5353"/>
    <w:rsid w:val="007B18D8"/>
    <w:rsid w:val="007C095F"/>
    <w:rsid w:val="007E1E9B"/>
    <w:rsid w:val="008028A4"/>
    <w:rsid w:val="00813245"/>
    <w:rsid w:val="00871F9A"/>
    <w:rsid w:val="008768CA"/>
    <w:rsid w:val="00877EF9"/>
    <w:rsid w:val="00880559"/>
    <w:rsid w:val="008B5306"/>
    <w:rsid w:val="008C3BCE"/>
    <w:rsid w:val="0090271F"/>
    <w:rsid w:val="00902DB9"/>
    <w:rsid w:val="0090466A"/>
    <w:rsid w:val="00932C38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53724"/>
    <w:rsid w:val="00A82346"/>
    <w:rsid w:val="00A9671C"/>
    <w:rsid w:val="00AA1553"/>
    <w:rsid w:val="00B11392"/>
    <w:rsid w:val="00B15449"/>
    <w:rsid w:val="00B47FD1"/>
    <w:rsid w:val="00B516BB"/>
    <w:rsid w:val="00B6737F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D35DB1"/>
    <w:rsid w:val="00D579E5"/>
    <w:rsid w:val="00D738D6"/>
    <w:rsid w:val="00D739F3"/>
    <w:rsid w:val="00D80795"/>
    <w:rsid w:val="00D854BE"/>
    <w:rsid w:val="00D87E00"/>
    <w:rsid w:val="00D9134D"/>
    <w:rsid w:val="00D92C06"/>
    <w:rsid w:val="00D96D11"/>
    <w:rsid w:val="00DA7A03"/>
    <w:rsid w:val="00DB1818"/>
    <w:rsid w:val="00DC309B"/>
    <w:rsid w:val="00DC4DA2"/>
    <w:rsid w:val="00DE0CDB"/>
    <w:rsid w:val="00E010D5"/>
    <w:rsid w:val="00E55E03"/>
    <w:rsid w:val="00E62835"/>
    <w:rsid w:val="00E77645"/>
    <w:rsid w:val="00E83697"/>
    <w:rsid w:val="00E97E9F"/>
    <w:rsid w:val="00EC2DCD"/>
    <w:rsid w:val="00EC4A25"/>
    <w:rsid w:val="00F017AE"/>
    <w:rsid w:val="00F025A2"/>
    <w:rsid w:val="00F049B1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1FBD"/>
    <w:rsid w:val="00FA082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Caption">
    <w:name w:val="caption"/>
    <w:basedOn w:val="Normal"/>
    <w:next w:val="Normal"/>
    <w:uiPriority w:val="35"/>
    <w:qFormat/>
    <w:rsid w:val="00362971"/>
    <w:pPr>
      <w:overflowPunct w:val="0"/>
      <w:autoSpaceDE w:val="0"/>
      <w:autoSpaceDN w:val="0"/>
      <w:adjustRightInd w:val="0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2</Pages>
  <Words>528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21</cp:revision>
  <dcterms:created xsi:type="dcterms:W3CDTF">2017-06-16T18:04:00Z</dcterms:created>
  <dcterms:modified xsi:type="dcterms:W3CDTF">2017-11-16T12:41:00Z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